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5E1EDEF" w:rsidR="007D1D61" w:rsidRPr="00B77EA1" w:rsidRDefault="00165813" w:rsidP="005E0C4A">
      <w:pPr>
        <w:ind w:left="5954" w:firstLine="0"/>
        <w:rPr>
          <w:b/>
        </w:rPr>
      </w:pPr>
      <w:r w:rsidRPr="00B77EA1">
        <w:rPr>
          <w:b/>
        </w:rPr>
        <w:t>ДО</w:t>
      </w:r>
    </w:p>
    <w:p w14:paraId="49B1C802" w14:textId="075592AB" w:rsidR="00165813" w:rsidRPr="00B54CCF" w:rsidRDefault="00165813" w:rsidP="005E0C4A">
      <w:pPr>
        <w:ind w:left="5954" w:firstLine="0"/>
        <w:rPr>
          <w:b/>
          <w:lang w:val="en-US"/>
        </w:rPr>
      </w:pPr>
      <w:r w:rsidRPr="00B77EA1">
        <w:rPr>
          <w:b/>
        </w:rPr>
        <w:t>……………………………</w:t>
      </w:r>
      <w:r w:rsidR="005E0C4A">
        <w:rPr>
          <w:b/>
        </w:rPr>
        <w:t>….</w:t>
      </w:r>
    </w:p>
    <w:p w14:paraId="7EDAFBE0" w14:textId="77777777" w:rsidR="00B77EA1" w:rsidRDefault="00B77EA1" w:rsidP="00D6371C">
      <w:pPr>
        <w:ind w:firstLine="0"/>
        <w:jc w:val="center"/>
        <w:rPr>
          <w:b/>
          <w:bCs/>
        </w:rPr>
      </w:pPr>
    </w:p>
    <w:p w14:paraId="6AC7BB7B" w14:textId="55998D9F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34B79852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ЮРИДИЧЕСКИ ЛИЦА С НЕСТОПАНСКА ЦЕЛ ЗА ОБЩЕСТВЕНОПОЛЕЗНА ДЕЙНОСТ,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</w:t>
      </w:r>
      <w:r w:rsidR="00B77EA1">
        <w:rPr>
          <w:b/>
          <w:bCs/>
        </w:rPr>
        <w:t>Я</w:t>
      </w:r>
      <w:r w:rsidRPr="00D6371C">
        <w:rPr>
          <w:b/>
          <w:bCs/>
        </w:rPr>
        <w:t xml:space="preserve"> СЪВЕТ ЗА РАЗВИТИЕ НА </w:t>
      </w:r>
      <w:r w:rsidR="00B77EA1">
        <w:rPr>
          <w:b/>
          <w:bCs/>
        </w:rPr>
        <w:t xml:space="preserve">ЮГОЗАПАДЕН </w:t>
      </w:r>
      <w:r w:rsidRPr="00D6371C">
        <w:rPr>
          <w:b/>
          <w:bCs/>
        </w:rPr>
        <w:t>РЕГИОН</w:t>
      </w:r>
      <w:r w:rsidR="00B77EA1">
        <w:rPr>
          <w:b/>
          <w:bCs/>
        </w:rPr>
        <w:t xml:space="preserve"> ЗА ПЛАНИРАНЕ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B77EA1">
      <w:pPr>
        <w:ind w:firstLine="567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512D122F" w:rsidR="007D1D61" w:rsidRDefault="007D1D61" w:rsidP="00B77EA1">
      <w:pPr>
        <w:ind w:firstLine="567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</w:t>
      </w:r>
      <w:r w:rsidR="00587687">
        <w:t>,</w:t>
      </w:r>
      <w:r>
        <w:t xml:space="preserve"> Ви уведомявам за подадените писмени заявления за включване в състава на </w:t>
      </w:r>
      <w:r w:rsidR="00587687">
        <w:t>р</w:t>
      </w:r>
      <w:r>
        <w:t xml:space="preserve">егионалния съвет за развитие на (РСР) на </w:t>
      </w:r>
      <w:r w:rsidR="00587687">
        <w:t xml:space="preserve">Югозападен </w:t>
      </w:r>
      <w:r>
        <w:t>регион за планиране</w:t>
      </w:r>
      <w:r w:rsidR="00587687">
        <w:t xml:space="preserve"> (ЮЗР)</w:t>
      </w:r>
      <w:r>
        <w:t xml:space="preserve">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</w:t>
      </w:r>
      <w:r w:rsidR="00587687">
        <w:t>РСР на ЮЗР</w:t>
      </w:r>
      <w:r>
        <w:t xml:space="preserve">: </w:t>
      </w:r>
    </w:p>
    <w:p w14:paraId="462802FD" w14:textId="34D8A361" w:rsidR="007D1D61" w:rsidRPr="0081227F" w:rsidRDefault="007D1D61" w:rsidP="0081227F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227F">
        <w:rPr>
          <w:rFonts w:ascii="Times New Roman" w:hAnsi="Times New Roman"/>
          <w:sz w:val="24"/>
          <w:szCs w:val="24"/>
        </w:rPr>
        <w:t xml:space="preserve">организации, работещи в сферата на равенството между мъжете и жените, </w:t>
      </w:r>
      <w:proofErr w:type="spellStart"/>
      <w:r w:rsidRPr="0081227F">
        <w:rPr>
          <w:rFonts w:ascii="Times New Roman" w:hAnsi="Times New Roman"/>
          <w:sz w:val="24"/>
          <w:szCs w:val="24"/>
        </w:rPr>
        <w:t>недискриминацията</w:t>
      </w:r>
      <w:proofErr w:type="spellEnd"/>
      <w:r w:rsidRPr="0081227F">
        <w:rPr>
          <w:rFonts w:ascii="Times New Roman" w:hAnsi="Times New Roman"/>
          <w:sz w:val="24"/>
          <w:szCs w:val="24"/>
        </w:rPr>
        <w:t xml:space="preserve">, равните възможности, социалното включване и интегрирането на </w:t>
      </w:r>
      <w:proofErr w:type="spellStart"/>
      <w:r w:rsidRPr="0081227F">
        <w:rPr>
          <w:rFonts w:ascii="Times New Roman" w:hAnsi="Times New Roman"/>
          <w:sz w:val="24"/>
          <w:szCs w:val="24"/>
        </w:rPr>
        <w:t>маргинализираните</w:t>
      </w:r>
      <w:proofErr w:type="spellEnd"/>
      <w:r w:rsidRPr="0081227F">
        <w:rPr>
          <w:rFonts w:ascii="Times New Roman" w:hAnsi="Times New Roman"/>
          <w:sz w:val="24"/>
          <w:szCs w:val="24"/>
        </w:rP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426D4070" w14:textId="2D7FCABB" w:rsidR="0081227F" w:rsidRDefault="0081227F" w:rsidP="00B77EA1">
      <w:pPr>
        <w:tabs>
          <w:tab w:val="left" w:pos="567"/>
        </w:tabs>
        <w:ind w:firstLine="0"/>
      </w:pPr>
    </w:p>
    <w:p w14:paraId="6A45EEBB" w14:textId="77777777" w:rsidR="0081227F" w:rsidRDefault="0081227F">
      <w:pPr>
        <w:spacing w:before="0" w:after="0" w:line="240" w:lineRule="auto"/>
        <w:ind w:firstLine="0"/>
      </w:pPr>
      <w:r>
        <w:br w:type="page"/>
      </w:r>
    </w:p>
    <w:p w14:paraId="1AF0AD63" w14:textId="65DB1058" w:rsidR="0081227F" w:rsidRPr="0081227F" w:rsidRDefault="0081227F" w:rsidP="0081227F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227F">
        <w:rPr>
          <w:rFonts w:ascii="Times New Roman" w:hAnsi="Times New Roman"/>
          <w:sz w:val="24"/>
          <w:szCs w:val="24"/>
        </w:rPr>
        <w:lastRenderedPageBreak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2AA3CBC" w:rsidR="007D1D61" w:rsidRPr="0081227F" w:rsidRDefault="007D1D61" w:rsidP="0081227F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227F">
        <w:rPr>
          <w:rFonts w:ascii="Times New Roman" w:hAnsi="Times New Roman"/>
          <w:sz w:val="24"/>
          <w:szCs w:val="24"/>
        </w:rPr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2F0E9830" w:rsidR="007D1D61" w:rsidRDefault="007D1D61" w:rsidP="002E17E2">
      <w:pPr>
        <w:ind w:firstLine="709"/>
        <w:jc w:val="both"/>
      </w:pPr>
      <w:r>
        <w:t xml:space="preserve"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включване в поименния състав на </w:t>
      </w:r>
      <w:r w:rsidR="00D63E58">
        <w:t>РСР на ЮЗР</w:t>
      </w:r>
      <w:r w:rsidR="001C49CC">
        <w:t>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</w:t>
      </w:r>
      <w:r w:rsidR="00CA0CEC">
        <w:t>3</w:t>
      </w:r>
      <w:bookmarkStart w:id="0" w:name="_GoBack"/>
      <w:bookmarkEnd w:id="0"/>
      <w:r>
        <w:t xml:space="preserve"> работни дни от получаването на настоящото уведомление.</w:t>
      </w:r>
    </w:p>
    <w:p w14:paraId="6AE30E05" w14:textId="1F41F07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 заедно с подписания протокол да представите следните документи</w:t>
      </w:r>
      <w:r w:rsidR="00DF09B9">
        <w:t>:</w:t>
      </w:r>
    </w:p>
    <w:p w14:paraId="71838D37" w14:textId="77777777" w:rsidR="00D63E58" w:rsidRDefault="007D1D61" w:rsidP="00D6371C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3E58">
        <w:rPr>
          <w:rFonts w:ascii="Times New Roman" w:hAnsi="Times New Roman"/>
          <w:sz w:val="24"/>
          <w:szCs w:val="24"/>
        </w:rPr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47BF238D" w14:textId="77777777" w:rsidR="00D63E58" w:rsidRPr="00D63E58" w:rsidRDefault="007D1D61" w:rsidP="00D6371C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3E58">
        <w:rPr>
          <w:rFonts w:ascii="Times New Roman" w:hAnsi="Times New Roman"/>
          <w:sz w:val="24"/>
          <w:szCs w:val="24"/>
        </w:rPr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61A896C" w14:textId="635B7C5F" w:rsidR="000D7106" w:rsidRPr="00D63E58" w:rsidRDefault="007D1D61" w:rsidP="00D6371C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3E58">
        <w:rPr>
          <w:rFonts w:ascii="Times New Roman" w:hAnsi="Times New Roman"/>
          <w:sz w:val="24"/>
          <w:szCs w:val="24"/>
        </w:rPr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</w:p>
    <w:p w14:paraId="3316B87F" w14:textId="08BBC14E" w:rsidR="00847255" w:rsidRPr="000D7106" w:rsidRDefault="00847255" w:rsidP="00D63E58">
      <w:pPr>
        <w:spacing w:before="0" w:after="0"/>
        <w:ind w:firstLine="0"/>
        <w:jc w:val="both"/>
        <w:rPr>
          <w:b/>
          <w:lang w:val="en-US"/>
        </w:rPr>
        <w:sectPr w:rsidR="00847255" w:rsidRPr="000D7106" w:rsidSect="0026490C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09B0A5D3" w14:textId="77777777" w:rsidR="00D6371C" w:rsidRPr="00D6371C" w:rsidRDefault="00D6371C" w:rsidP="00D6371C">
      <w:pPr>
        <w:spacing w:before="0" w:after="0"/>
        <w:ind w:firstLine="0"/>
        <w:jc w:val="both"/>
        <w:rPr>
          <w:iCs/>
        </w:rPr>
      </w:pPr>
      <w:r w:rsidRPr="00D6371C">
        <w:rPr>
          <w:iCs/>
        </w:rPr>
        <w:lastRenderedPageBreak/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E58">
      <w:pPr>
        <w:spacing w:after="0"/>
        <w:ind w:firstLine="709"/>
        <w:jc w:val="both"/>
        <w:rPr>
          <w:iCs/>
          <w:color w:val="000000"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6F6049CD" w:rsidR="005D2EEA" w:rsidRPr="00E70741" w:rsidRDefault="006442FA" w:rsidP="00B54CCF">
      <w:pPr>
        <w:tabs>
          <w:tab w:val="left" w:pos="4820"/>
        </w:tabs>
        <w:ind w:left="2694" w:hanging="1985"/>
        <w:jc w:val="both"/>
      </w:pPr>
      <w:r w:rsidRPr="005D2EEA">
        <w:rPr>
          <w:b/>
        </w:rPr>
        <w:t>ПРИЛОЖЕНИЕ</w:t>
      </w:r>
      <w:r w:rsidR="005D2EEA" w:rsidRPr="005D2EEA">
        <w:rPr>
          <w:b/>
        </w:rPr>
        <w:t xml:space="preserve">: </w:t>
      </w:r>
      <w:r w:rsidR="005D2EEA" w:rsidRPr="00E70741">
        <w:t xml:space="preserve">Образец на </w:t>
      </w:r>
      <w:r w:rsidR="00D63E58">
        <w:t>п</w:t>
      </w:r>
      <w:r w:rsidR="009B7251">
        <w:t xml:space="preserve">ротокол от проведена среща за </w:t>
      </w:r>
      <w:r w:rsidR="005D2EEA" w:rsidRPr="00E70741">
        <w:t>излъчване на представител.</w:t>
      </w:r>
    </w:p>
    <w:p w14:paraId="7A4F48D8" w14:textId="77777777" w:rsidR="009B7251" w:rsidRDefault="009B7251" w:rsidP="009B7251">
      <w:pPr>
        <w:tabs>
          <w:tab w:val="left" w:pos="4820"/>
        </w:tabs>
        <w:spacing w:line="240" w:lineRule="auto"/>
        <w:ind w:firstLine="0"/>
        <w:rPr>
          <w:b/>
        </w:rPr>
      </w:pPr>
    </w:p>
    <w:p w14:paraId="4EAA7729" w14:textId="77777777" w:rsidR="009B7251" w:rsidRDefault="009B7251" w:rsidP="009B7251">
      <w:pPr>
        <w:tabs>
          <w:tab w:val="left" w:pos="4820"/>
        </w:tabs>
        <w:spacing w:before="240" w:after="240"/>
        <w:ind w:left="3969" w:firstLine="0"/>
        <w:rPr>
          <w:b/>
        </w:rPr>
      </w:pPr>
      <w:r>
        <w:rPr>
          <w:b/>
        </w:rPr>
        <w:t>С УВАЖЕНИЕ,</w:t>
      </w:r>
    </w:p>
    <w:p w14:paraId="7CAA40EC" w14:textId="77777777" w:rsidR="009B7251" w:rsidRDefault="009B7251" w:rsidP="009B7251">
      <w:pPr>
        <w:tabs>
          <w:tab w:val="left" w:pos="4820"/>
        </w:tabs>
        <w:spacing w:before="240" w:after="240"/>
        <w:ind w:firstLine="5103"/>
        <w:jc w:val="right"/>
        <w:rPr>
          <w:b/>
        </w:rPr>
      </w:pPr>
      <w:r>
        <w:rPr>
          <w:b/>
        </w:rPr>
        <w:t>…………………………………</w:t>
      </w:r>
    </w:p>
    <w:p w14:paraId="2A89A68E" w14:textId="77777777" w:rsidR="009B7251" w:rsidRPr="00DE3A77" w:rsidRDefault="009B7251" w:rsidP="009B7251">
      <w:pPr>
        <w:spacing w:before="240" w:after="240"/>
        <w:ind w:left="5529" w:firstLine="0"/>
        <w:jc w:val="right"/>
        <w:rPr>
          <w:b/>
        </w:rPr>
      </w:pPr>
      <w:r>
        <w:rPr>
          <w:b/>
        </w:rPr>
        <w:t>СЕКРЕТАР НА РСР НА ЮЗР</w:t>
      </w:r>
    </w:p>
    <w:p w14:paraId="565AE099" w14:textId="65A0DBAA" w:rsidR="00806912" w:rsidRDefault="00806912" w:rsidP="009B7251">
      <w:pPr>
        <w:spacing w:line="480" w:lineRule="auto"/>
        <w:ind w:left="3420" w:firstLine="0"/>
        <w:rPr>
          <w:b/>
        </w:rPr>
      </w:pPr>
    </w:p>
    <w:p w14:paraId="4B5D1DFE" w14:textId="77777777" w:rsidR="00806912" w:rsidRPr="00806912" w:rsidRDefault="00806912" w:rsidP="00806912"/>
    <w:p w14:paraId="1B99D123" w14:textId="77777777" w:rsidR="00806912" w:rsidRPr="00806912" w:rsidRDefault="00806912" w:rsidP="00806912"/>
    <w:p w14:paraId="4696D574" w14:textId="77777777" w:rsidR="00806912" w:rsidRPr="00806912" w:rsidRDefault="00806912" w:rsidP="00806912"/>
    <w:p w14:paraId="23DAA3A7" w14:textId="77777777" w:rsidR="00806912" w:rsidRPr="00806912" w:rsidRDefault="00806912" w:rsidP="00806912"/>
    <w:p w14:paraId="411316B7" w14:textId="77777777" w:rsidR="00806912" w:rsidRPr="00806912" w:rsidRDefault="00806912" w:rsidP="00806912"/>
    <w:p w14:paraId="0BA0D7BE" w14:textId="77777777" w:rsidR="00806912" w:rsidRPr="00806912" w:rsidRDefault="00806912" w:rsidP="00806912"/>
    <w:p w14:paraId="5DD79439" w14:textId="77777777" w:rsidR="00806912" w:rsidRPr="00806912" w:rsidRDefault="00806912" w:rsidP="00806912"/>
    <w:p w14:paraId="6717F04F" w14:textId="325E3C07" w:rsidR="00806912" w:rsidRDefault="00806912" w:rsidP="00806912"/>
    <w:p w14:paraId="6431B2E8" w14:textId="77777777" w:rsidR="00593A99" w:rsidRPr="00806912" w:rsidRDefault="00593A99" w:rsidP="00806912"/>
    <w:sectPr w:rsidR="00593A99" w:rsidRPr="00806912" w:rsidSect="00776B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5D733" w14:textId="77777777" w:rsidR="00B8563F" w:rsidRDefault="00B8563F">
      <w:r>
        <w:separator/>
      </w:r>
    </w:p>
  </w:endnote>
  <w:endnote w:type="continuationSeparator" w:id="0">
    <w:p w14:paraId="7840AF92" w14:textId="77777777" w:rsidR="00B8563F" w:rsidRDefault="00B8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20D27626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CA0CEC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CA0CEC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0E7042C1" w:rsidR="00776B70" w:rsidRPr="00806912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 w:rsidRPr="00806912">
              <w:rPr>
                <w:sz w:val="20"/>
                <w:szCs w:val="20"/>
              </w:rPr>
              <w:t>„</w:t>
            </w:r>
            <w:r w:rsidR="00806912">
              <w:rPr>
                <w:sz w:val="20"/>
                <w:szCs w:val="20"/>
              </w:rPr>
              <w:t>Осогово</w:t>
            </w:r>
            <w:r w:rsidRPr="00806912">
              <w:rPr>
                <w:sz w:val="20"/>
                <w:szCs w:val="20"/>
              </w:rPr>
              <w:t>“</w:t>
            </w:r>
            <w:r w:rsidR="00806912">
              <w:rPr>
                <w:sz w:val="20"/>
                <w:szCs w:val="20"/>
              </w:rPr>
              <w:t xml:space="preserve"> № 38-40</w:t>
            </w:r>
          </w:p>
          <w:p w14:paraId="4D39EE9C" w14:textId="07702228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806912">
              <w:rPr>
                <w:sz w:val="20"/>
                <w:szCs w:val="20"/>
              </w:rPr>
              <w:t xml:space="preserve"> </w:t>
            </w:r>
            <w:r w:rsidRPr="00806912">
              <w:rPr>
                <w:sz w:val="20"/>
                <w:szCs w:val="20"/>
              </w:rPr>
              <w:t>9</w:t>
            </w:r>
            <w:r w:rsidR="00806912" w:rsidRPr="00806912">
              <w:rPr>
                <w:sz w:val="20"/>
                <w:szCs w:val="20"/>
              </w:rPr>
              <w:t>031</w:t>
            </w:r>
            <w:r w:rsidRPr="00806912">
              <w:rPr>
                <w:sz w:val="20"/>
                <w:szCs w:val="20"/>
              </w:rPr>
              <w:t xml:space="preserve"> </w:t>
            </w:r>
            <w:r w:rsidR="00806912" w:rsidRPr="00806912">
              <w:rPr>
                <w:sz w:val="20"/>
                <w:szCs w:val="20"/>
              </w:rPr>
              <w:t>895</w:t>
            </w:r>
            <w:r>
              <w:rPr>
                <w:sz w:val="20"/>
                <w:szCs w:val="20"/>
              </w:rPr>
              <w:t xml:space="preserve">, </w:t>
            </w:r>
            <w:r w:rsidRPr="00806912">
              <w:rPr>
                <w:sz w:val="20"/>
                <w:szCs w:val="20"/>
              </w:rPr>
              <w:t>e-</w:t>
            </w:r>
            <w:proofErr w:type="spellStart"/>
            <w:r w:rsidRPr="00806912">
              <w:rPr>
                <w:sz w:val="20"/>
                <w:szCs w:val="20"/>
              </w:rPr>
              <w:t>mail</w:t>
            </w:r>
            <w:proofErr w:type="spellEnd"/>
            <w:r w:rsidRPr="00806912">
              <w:rPr>
                <w:sz w:val="20"/>
                <w:szCs w:val="20"/>
              </w:rPr>
              <w:t>: e-mrrb@mrrb.government.bg</w:t>
            </w:r>
          </w:p>
          <w:p w14:paraId="4283C50B" w14:textId="3B5B4FF3" w:rsidR="00776B70" w:rsidRPr="004D67CA" w:rsidRDefault="00B8563F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806912">
                <w:rPr>
                  <w:sz w:val="20"/>
                  <w:szCs w:val="20"/>
                </w:rPr>
                <w:t>www.mrrb.government.bg</w:t>
              </w:r>
            </w:hyperlink>
          </w:p>
          <w:p w14:paraId="542AFFD3" w14:textId="660E678F" w:rsidR="00776B70" w:rsidRDefault="00B8563F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B8563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5F1E8" w14:textId="77777777" w:rsidR="00B8563F" w:rsidRDefault="00B8563F">
      <w:r>
        <w:separator/>
      </w:r>
    </w:p>
  </w:footnote>
  <w:footnote w:type="continuationSeparator" w:id="0">
    <w:p w14:paraId="06722BDA" w14:textId="77777777" w:rsidR="00B8563F" w:rsidRDefault="00B85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4F2FC" w14:textId="592E04C1" w:rsidR="00B77EA1" w:rsidRDefault="00B8563F">
    <w:pPr>
      <w:pStyle w:val="Header"/>
    </w:pPr>
    <w:r>
      <w:rPr>
        <w:noProof/>
      </w:rPr>
      <w:pict w14:anchorId="15397A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26688" o:spid="_x0000_s2050" type="#_x0000_t136" style="position:absolute;left:0;text-align:left;margin-left:0;margin-top:0;width:497.35pt;height:14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427F9F2C" w:rsidR="00682E20" w:rsidRDefault="00B8563F" w:rsidP="00682E20">
    <w:pPr>
      <w:pStyle w:val="Header"/>
      <w:ind w:firstLine="0"/>
    </w:pPr>
    <w:r>
      <w:rPr>
        <w:noProof/>
      </w:rPr>
      <w:pict w14:anchorId="5ED593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26689" o:spid="_x0000_s2051" type="#_x0000_t136" style="position:absolute;margin-left:0;margin-top:0;width:497.35pt;height:14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10E17502" w:rsidR="00AA1A78" w:rsidRPr="00B77EA1" w:rsidRDefault="000D7106" w:rsidP="00B77EA1">
          <w:pPr>
            <w:ind w:firstLine="0"/>
            <w:jc w:val="center"/>
            <w:rPr>
              <w:b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62B1B1F0" w:rsidR="0035704D" w:rsidRDefault="00B8563F" w:rsidP="004D67CA">
    <w:pPr>
      <w:ind w:firstLine="0"/>
      <w:rPr>
        <w:b/>
        <w:lang w:val="en-US"/>
      </w:rPr>
    </w:pPr>
    <w:r>
      <w:rPr>
        <w:noProof/>
      </w:rPr>
      <w:pict w14:anchorId="3F6D64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26687" o:spid="_x0000_s2049" type="#_x0000_t136" style="position:absolute;margin-left:0;margin-top:0;width:497.35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9945D" w14:textId="3C659B57" w:rsidR="00B77EA1" w:rsidRDefault="00B8563F">
    <w:pPr>
      <w:pStyle w:val="Header"/>
    </w:pPr>
    <w:r>
      <w:rPr>
        <w:noProof/>
      </w:rPr>
      <w:pict w14:anchorId="03E327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26691" o:spid="_x0000_s2053" type="#_x0000_t136" style="position:absolute;left:0;text-align:left;margin-left:0;margin-top:0;width:497.35pt;height:142.1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54E97" w14:textId="69FCE57B" w:rsidR="00B77EA1" w:rsidRDefault="00B8563F">
    <w:pPr>
      <w:pStyle w:val="Header"/>
    </w:pPr>
    <w:r>
      <w:rPr>
        <w:noProof/>
      </w:rPr>
      <w:pict w14:anchorId="55243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26692" o:spid="_x0000_s2054" type="#_x0000_t136" style="position:absolute;left:0;text-align:left;margin-left:0;margin-top:0;width:497.35pt;height:142.1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FD7E8" w14:textId="6C001C19" w:rsidR="00B77EA1" w:rsidRDefault="00B8563F">
    <w:pPr>
      <w:pStyle w:val="Header"/>
    </w:pPr>
    <w:r>
      <w:rPr>
        <w:noProof/>
      </w:rPr>
      <w:pict w14:anchorId="0B197D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26690" o:spid="_x0000_s2052" type="#_x0000_t136" style="position:absolute;left:0;text-align:left;margin-left:0;margin-top:0;width:497.35pt;height:142.1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04E95"/>
    <w:multiLevelType w:val="hybridMultilevel"/>
    <w:tmpl w:val="01266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9418C"/>
    <w:multiLevelType w:val="hybridMultilevel"/>
    <w:tmpl w:val="13563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87687"/>
    <w:rsid w:val="00593A99"/>
    <w:rsid w:val="00594D1E"/>
    <w:rsid w:val="00597130"/>
    <w:rsid w:val="005A4C22"/>
    <w:rsid w:val="005C3210"/>
    <w:rsid w:val="005C75AB"/>
    <w:rsid w:val="005D2EEA"/>
    <w:rsid w:val="005E0C4A"/>
    <w:rsid w:val="005E35D0"/>
    <w:rsid w:val="005E554C"/>
    <w:rsid w:val="005F0FEA"/>
    <w:rsid w:val="006270AE"/>
    <w:rsid w:val="006442F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57C40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06912"/>
    <w:rsid w:val="0081227F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B7251"/>
    <w:rsid w:val="009D0649"/>
    <w:rsid w:val="009D63A0"/>
    <w:rsid w:val="009E2D15"/>
    <w:rsid w:val="009F118C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54CCF"/>
    <w:rsid w:val="00B66546"/>
    <w:rsid w:val="00B7444F"/>
    <w:rsid w:val="00B77EA1"/>
    <w:rsid w:val="00B8563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0CEC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63E58"/>
    <w:rsid w:val="00D71DF1"/>
    <w:rsid w:val="00D744B9"/>
    <w:rsid w:val="00D85E64"/>
    <w:rsid w:val="00DC0467"/>
    <w:rsid w:val="00DC2D67"/>
    <w:rsid w:val="00DC3863"/>
    <w:rsid w:val="00DD3DFE"/>
    <w:rsid w:val="00DF09B9"/>
    <w:rsid w:val="00DF1289"/>
    <w:rsid w:val="00DF2FD9"/>
    <w:rsid w:val="00DF6238"/>
    <w:rsid w:val="00DF623B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31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3679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Djeni Georgieva Uzunova</cp:lastModifiedBy>
  <cp:revision>16</cp:revision>
  <cp:lastPrinted>2018-08-21T12:42:00Z</cp:lastPrinted>
  <dcterms:created xsi:type="dcterms:W3CDTF">2020-08-07T07:29:00Z</dcterms:created>
  <dcterms:modified xsi:type="dcterms:W3CDTF">2024-04-18T05:16:00Z</dcterms:modified>
</cp:coreProperties>
</file>